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5CCB7" w14:textId="77777777" w:rsidR="00DC740D" w:rsidRDefault="00DC740D" w:rsidP="00DC74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SCAMULSBY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3CB64F2" w14:textId="77777777" w:rsidR="00DC740D" w:rsidRDefault="00DC740D" w:rsidP="00DC74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EC67EF" w14:textId="77777777" w:rsidR="00DC740D" w:rsidRDefault="00DC740D" w:rsidP="00DC74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C3BBA" w14:textId="77777777" w:rsidR="00DC740D" w:rsidRDefault="00DC740D" w:rsidP="00DC74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Lincolnshire(q.v.),</w:t>
      </w:r>
    </w:p>
    <w:p w14:paraId="216C2ACF" w14:textId="77777777" w:rsidR="00DC740D" w:rsidRDefault="00DC740D" w:rsidP="00DC74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Skypwith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DB311AD" w14:textId="77777777" w:rsidR="00DC740D" w:rsidRDefault="00DC740D" w:rsidP="00DC740D">
      <w:pPr>
        <w:pStyle w:val="NoSpacing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p.4)</w:t>
      </w:r>
    </w:p>
    <w:p w14:paraId="69BA08D0" w14:textId="77777777" w:rsidR="00DC740D" w:rsidRDefault="00DC740D" w:rsidP="00DC74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0F11424" w14:textId="77777777" w:rsidR="00DC740D" w:rsidRDefault="00DC740D" w:rsidP="00DC74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B9E773A" w14:textId="77777777" w:rsidR="00DC740D" w:rsidRPr="001B1923" w:rsidRDefault="00DC740D" w:rsidP="00DC74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June 2021</w:t>
      </w:r>
    </w:p>
    <w:p w14:paraId="31ACA155" w14:textId="6950D737" w:rsidR="00BA00AB" w:rsidRPr="00DC740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C74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601C" w14:textId="77777777" w:rsidR="00DC740D" w:rsidRDefault="00DC740D" w:rsidP="009139A6">
      <w:r>
        <w:separator/>
      </w:r>
    </w:p>
  </w:endnote>
  <w:endnote w:type="continuationSeparator" w:id="0">
    <w:p w14:paraId="1FFF05F0" w14:textId="77777777" w:rsidR="00DC740D" w:rsidRDefault="00DC74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471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67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78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5FE97" w14:textId="77777777" w:rsidR="00DC740D" w:rsidRDefault="00DC740D" w:rsidP="009139A6">
      <w:r>
        <w:separator/>
      </w:r>
    </w:p>
  </w:footnote>
  <w:footnote w:type="continuationSeparator" w:id="0">
    <w:p w14:paraId="1F82B37A" w14:textId="77777777" w:rsidR="00DC740D" w:rsidRDefault="00DC74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A7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33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44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40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740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A1358"/>
  <w15:chartTrackingRefBased/>
  <w15:docId w15:val="{789FF067-9AC9-4366-8E8C-8BFD7A69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2021-06-13T19:21:00Z</dcterms:created>
  <dcterms:modified xsi:type="dcterms:W3CDTF">2021-06-13T19:22:00Z</dcterms:modified>
</cp:coreProperties>
</file>